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6"/>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CF7" w:rsidRDefault="00954CF7">
      <w:r>
        <w:separator/>
      </w:r>
    </w:p>
  </w:endnote>
  <w:endnote w:type="continuationSeparator" w:id="0">
    <w:p w:rsidR="00954CF7" w:rsidRDefault="0095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CF7" w:rsidRDefault="00954CF7">
      <w:r>
        <w:separator/>
      </w:r>
    </w:p>
  </w:footnote>
  <w:footnote w:type="continuationSeparator" w:id="0">
    <w:p w:rsidR="00954CF7" w:rsidRDefault="00954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089"/>
    <w:rsid w:val="000513B4"/>
    <w:rsid w:val="00057C9F"/>
    <w:rsid w:val="00081D4C"/>
    <w:rsid w:val="00150FE2"/>
    <w:rsid w:val="001534B4"/>
    <w:rsid w:val="00180BBA"/>
    <w:rsid w:val="00250F57"/>
    <w:rsid w:val="002578AE"/>
    <w:rsid w:val="002D76D1"/>
    <w:rsid w:val="00374E5B"/>
    <w:rsid w:val="00382EBE"/>
    <w:rsid w:val="003A2C1E"/>
    <w:rsid w:val="003C1089"/>
    <w:rsid w:val="00407DED"/>
    <w:rsid w:val="0047598D"/>
    <w:rsid w:val="00512184"/>
    <w:rsid w:val="00512270"/>
    <w:rsid w:val="005A5608"/>
    <w:rsid w:val="005A6B82"/>
    <w:rsid w:val="00627942"/>
    <w:rsid w:val="0066515B"/>
    <w:rsid w:val="006B2AD4"/>
    <w:rsid w:val="00737B51"/>
    <w:rsid w:val="00740E1D"/>
    <w:rsid w:val="0078012B"/>
    <w:rsid w:val="007813A8"/>
    <w:rsid w:val="007A4A92"/>
    <w:rsid w:val="007B0B7E"/>
    <w:rsid w:val="009038CE"/>
    <w:rsid w:val="009422EA"/>
    <w:rsid w:val="00954CF7"/>
    <w:rsid w:val="00990325"/>
    <w:rsid w:val="00A505AE"/>
    <w:rsid w:val="00A5184C"/>
    <w:rsid w:val="00AB106B"/>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54BD4C2-3D5A-4EDF-9281-26957251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p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704-01-571\Desktop\&#1050;&#1086;&#1085;&#1082;&#1091;&#1088;&#1089;%20&#8470;%201\&#1042;%20&#1059;&#1060;&#1053;&#1057;%20&#1054;&#1073;&#1098;&#1103;&#1074;&#1083;&#1077;&#1085;&#1080;&#1077;%20&#1082;&#1086;&#1085;&#1082;&#1091;&#1088;&#1089;&#1072;\&#1055;&#1088;&#1080;&#1083;&#1086;&#1078;&#1077;&#1085;&#1080;&#1077;%20(&#1040;&#1085;&#1082;&#1077;&#1090;&#1072;%2022.04.2022)%2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Приложение (Анкета 22.04.2022) </Template>
  <TotalTime>0</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Пронин Алексей Михайлович</dc:creator>
  <cp:keywords/>
  <dc:description/>
  <cp:lastModifiedBy>Пронин Алексей Михайлович</cp:lastModifiedBy>
  <cp:revision>1</cp:revision>
  <cp:lastPrinted>2019-11-25T12:06:00Z</cp:lastPrinted>
  <dcterms:created xsi:type="dcterms:W3CDTF">2023-02-01T11:35:00Z</dcterms:created>
  <dcterms:modified xsi:type="dcterms:W3CDTF">2023-02-01T11:35:00Z</dcterms:modified>
</cp:coreProperties>
</file>